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8D7" w:rsidRPr="00B84A21" w:rsidRDefault="003F1FC8">
      <w:pPr>
        <w:rPr>
          <w:rFonts w:ascii="Times New Roman" w:hAnsi="Times New Roman" w:cs="Times New Roman"/>
          <w:lang w:val="en-US"/>
        </w:rPr>
      </w:pPr>
      <w:r w:rsidRPr="00B84A21">
        <w:rPr>
          <w:rFonts w:ascii="Times New Roman" w:hAnsi="Times New Roman" w:cs="Times New Roman"/>
          <w:lang w:val="en-US"/>
        </w:rPr>
        <w:t xml:space="preserve">Supplementary Table </w:t>
      </w:r>
      <w:r w:rsidR="00CE12A6">
        <w:rPr>
          <w:rFonts w:ascii="Times New Roman" w:hAnsi="Times New Roman" w:cs="Times New Roman"/>
          <w:lang w:val="en-US"/>
        </w:rPr>
        <w:t>4</w:t>
      </w:r>
      <w:r w:rsidRPr="00B84A21">
        <w:rPr>
          <w:rFonts w:ascii="Times New Roman" w:hAnsi="Times New Roman" w:cs="Times New Roman"/>
          <w:lang w:val="en-US"/>
        </w:rPr>
        <w:t>a Sunitinib-related all grades adverse events in Asian and Caucasian mRCC patients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56"/>
        <w:gridCol w:w="1981"/>
        <w:gridCol w:w="1211"/>
        <w:gridCol w:w="846"/>
        <w:gridCol w:w="756"/>
        <w:gridCol w:w="1677"/>
        <w:gridCol w:w="1711"/>
        <w:gridCol w:w="1186"/>
        <w:gridCol w:w="1066"/>
        <w:gridCol w:w="1106"/>
        <w:gridCol w:w="1586"/>
      </w:tblGrid>
      <w:tr w:rsidR="00CE12A6" w:rsidRPr="003F1FC8" w:rsidTr="003F1FC8">
        <w:trPr>
          <w:trHeight w:val="186"/>
          <w:jc w:val="center"/>
        </w:trPr>
        <w:tc>
          <w:tcPr>
            <w:tcW w:w="0" w:type="auto"/>
            <w:vMerge w:val="restart"/>
            <w:vAlign w:val="center"/>
          </w:tcPr>
          <w:p w:rsidR="00CE12A6" w:rsidRPr="003F1FC8" w:rsidRDefault="00CE12A6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3F1FC8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Ethnicity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CE12A6" w:rsidRPr="00DC3931" w:rsidRDefault="00CE12A6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3F1FC8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Author/year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CE12A6" w:rsidRPr="00DC3931" w:rsidRDefault="00234C75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No. of patient</w:t>
            </w:r>
          </w:p>
        </w:tc>
        <w:tc>
          <w:tcPr>
            <w:tcW w:w="0" w:type="auto"/>
            <w:gridSpan w:val="8"/>
            <w:shd w:val="clear" w:color="auto" w:fill="auto"/>
            <w:vAlign w:val="center"/>
            <w:hideMark/>
          </w:tcPr>
          <w:p w:rsidR="00CE12A6" w:rsidRPr="00DC3931" w:rsidRDefault="00234C75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No. of event</w:t>
            </w:r>
          </w:p>
        </w:tc>
      </w:tr>
      <w:tr w:rsidR="00CE12A6" w:rsidRPr="003F1FC8" w:rsidTr="003F1FC8">
        <w:trPr>
          <w:trHeight w:val="234"/>
          <w:jc w:val="center"/>
        </w:trPr>
        <w:tc>
          <w:tcPr>
            <w:tcW w:w="0" w:type="auto"/>
            <w:vMerge/>
            <w:vAlign w:val="center"/>
          </w:tcPr>
          <w:p w:rsidR="00CE12A6" w:rsidRPr="003F1FC8" w:rsidRDefault="00CE12A6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E12A6" w:rsidRPr="00DC3931" w:rsidRDefault="00CE12A6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E12A6" w:rsidRPr="00DC3931" w:rsidRDefault="00CE12A6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E12A6" w:rsidRPr="00DC3931" w:rsidRDefault="00CE12A6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proofErr w:type="spellStart"/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Diarrhea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E12A6" w:rsidRPr="00DC3931" w:rsidRDefault="00CE12A6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Fatigue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E12A6" w:rsidRPr="00DC3931" w:rsidRDefault="00CE12A6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proofErr w:type="spellStart"/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Mucositis</w:t>
            </w:r>
            <w:proofErr w:type="spellEnd"/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/stomatitis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E12A6" w:rsidRPr="00DC3931" w:rsidRDefault="00CE12A6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Hand-foot syndrome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E12A6" w:rsidRPr="00DC3931" w:rsidRDefault="00CE12A6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Hypertension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E12A6" w:rsidRPr="00DC3931" w:rsidRDefault="00CE12A6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Leukopenia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E12A6" w:rsidRPr="00DC3931" w:rsidRDefault="00CE12A6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Neutropenia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E12A6" w:rsidRPr="00DC3931" w:rsidRDefault="00CE12A6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Thrombocytopenia</w:t>
            </w:r>
          </w:p>
        </w:tc>
      </w:tr>
      <w:tr w:rsidR="000F07AE" w:rsidRPr="003F1FC8" w:rsidTr="000F07AE">
        <w:trPr>
          <w:trHeight w:val="309"/>
          <w:jc w:val="center"/>
        </w:trPr>
        <w:tc>
          <w:tcPr>
            <w:tcW w:w="0" w:type="auto"/>
            <w:vMerge w:val="restart"/>
            <w:vAlign w:val="center"/>
          </w:tcPr>
          <w:p w:rsidR="000F07AE" w:rsidRPr="003F1FC8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3F1FC8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Asian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F07AE" w:rsidRPr="00B327EC" w:rsidRDefault="000F07AE" w:rsidP="000F07AE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Pan,X</w:t>
            </w:r>
            <w:proofErr w:type="spellEnd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./2015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[18]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32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43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NA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42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25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CE1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NA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33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18</w:t>
            </w:r>
          </w:p>
        </w:tc>
      </w:tr>
      <w:tr w:rsidR="000F07AE" w:rsidRPr="003F1FC8" w:rsidTr="000F07AE">
        <w:trPr>
          <w:trHeight w:val="309"/>
          <w:jc w:val="center"/>
        </w:trPr>
        <w:tc>
          <w:tcPr>
            <w:tcW w:w="0" w:type="auto"/>
            <w:vMerge/>
            <w:vAlign w:val="center"/>
          </w:tcPr>
          <w:p w:rsidR="000F07AE" w:rsidRPr="003F1FC8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F07AE" w:rsidRPr="00B327EC" w:rsidRDefault="000F07AE" w:rsidP="000F07AE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Miyake,H</w:t>
            </w:r>
            <w:proofErr w:type="spellEnd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./2015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[19]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45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27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23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25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25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36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CE1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NA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44</w:t>
            </w:r>
          </w:p>
        </w:tc>
      </w:tr>
      <w:tr w:rsidR="000F07AE" w:rsidRPr="003F1FC8" w:rsidTr="000F07AE">
        <w:trPr>
          <w:trHeight w:val="309"/>
          <w:jc w:val="center"/>
        </w:trPr>
        <w:tc>
          <w:tcPr>
            <w:tcW w:w="0" w:type="auto"/>
            <w:vMerge/>
            <w:vAlign w:val="center"/>
          </w:tcPr>
          <w:p w:rsidR="000F07AE" w:rsidRPr="003F1FC8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F07AE" w:rsidRPr="00B327EC" w:rsidRDefault="000F07AE" w:rsidP="000F07AE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Tan,H.S</w:t>
            </w:r>
            <w:proofErr w:type="spellEnd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./2015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[20]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33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21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20</w:t>
            </w:r>
          </w:p>
        </w:tc>
      </w:tr>
      <w:tr w:rsidR="000F07AE" w:rsidRPr="003F1FC8" w:rsidTr="000F07AE">
        <w:trPr>
          <w:trHeight w:val="309"/>
          <w:jc w:val="center"/>
        </w:trPr>
        <w:tc>
          <w:tcPr>
            <w:tcW w:w="0" w:type="auto"/>
            <w:vMerge/>
            <w:vAlign w:val="center"/>
          </w:tcPr>
          <w:p w:rsidR="000F07AE" w:rsidRPr="003F1FC8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F07AE" w:rsidRPr="00B327EC" w:rsidRDefault="000F07AE" w:rsidP="000F07AE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Ohzeki</w:t>
            </w:r>
            <w:proofErr w:type="spellEnd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T./2014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[21]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32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23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CE1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NA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19</w:t>
            </w:r>
          </w:p>
        </w:tc>
      </w:tr>
      <w:tr w:rsidR="000F07AE" w:rsidRPr="003F1FC8" w:rsidTr="000F07AE">
        <w:trPr>
          <w:trHeight w:val="309"/>
          <w:jc w:val="center"/>
        </w:trPr>
        <w:tc>
          <w:tcPr>
            <w:tcW w:w="0" w:type="auto"/>
            <w:vMerge/>
            <w:vAlign w:val="center"/>
          </w:tcPr>
          <w:p w:rsidR="000F07AE" w:rsidRPr="003F1FC8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F07AE" w:rsidRPr="00B327EC" w:rsidRDefault="000F07AE" w:rsidP="000F07AE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Miyake,H</w:t>
            </w:r>
            <w:proofErr w:type="spellEnd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./2014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[22]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67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55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NA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57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59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81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CE1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NA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104</w:t>
            </w:r>
          </w:p>
        </w:tc>
      </w:tr>
      <w:tr w:rsidR="000F07AE" w:rsidRPr="003F1FC8" w:rsidTr="000F07AE">
        <w:trPr>
          <w:trHeight w:val="309"/>
          <w:jc w:val="center"/>
        </w:trPr>
        <w:tc>
          <w:tcPr>
            <w:tcW w:w="0" w:type="auto"/>
            <w:vMerge/>
            <w:vAlign w:val="center"/>
          </w:tcPr>
          <w:p w:rsidR="000F07AE" w:rsidRPr="003F1FC8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F07AE" w:rsidRPr="00B327EC" w:rsidRDefault="000F07AE" w:rsidP="000F07AE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Oh,W.K</w:t>
            </w:r>
            <w:proofErr w:type="spellEnd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./2014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[31]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125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22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23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46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49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21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CE1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NA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CE1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NA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14</w:t>
            </w:r>
          </w:p>
        </w:tc>
      </w:tr>
      <w:tr w:rsidR="000F07AE" w:rsidRPr="003F1FC8" w:rsidTr="000F07AE">
        <w:trPr>
          <w:trHeight w:val="309"/>
          <w:jc w:val="center"/>
        </w:trPr>
        <w:tc>
          <w:tcPr>
            <w:tcW w:w="0" w:type="auto"/>
            <w:vMerge/>
            <w:vAlign w:val="center"/>
          </w:tcPr>
          <w:p w:rsidR="000F07AE" w:rsidRPr="003F1FC8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F07AE" w:rsidRPr="00B327EC" w:rsidRDefault="000F07AE" w:rsidP="000F07AE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Krishna,V.M</w:t>
            </w:r>
            <w:proofErr w:type="spellEnd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./2013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[24]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59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CE1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NA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CE1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NA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CE1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NA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CE1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NA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CE1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NA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CE1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NA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CE1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NA</w:t>
            </w:r>
          </w:p>
        </w:tc>
      </w:tr>
      <w:tr w:rsidR="000F07AE" w:rsidRPr="003F1FC8" w:rsidTr="000F07AE">
        <w:trPr>
          <w:trHeight w:val="309"/>
          <w:jc w:val="center"/>
        </w:trPr>
        <w:tc>
          <w:tcPr>
            <w:tcW w:w="0" w:type="auto"/>
            <w:vMerge/>
            <w:vAlign w:val="center"/>
          </w:tcPr>
          <w:p w:rsidR="000F07AE" w:rsidRPr="003F1FC8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F07AE" w:rsidRPr="00B327EC" w:rsidRDefault="000F07AE" w:rsidP="000F07AE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Hwang,E</w:t>
            </w:r>
            <w:proofErr w:type="spellEnd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./2010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[27]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21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CE1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NA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5</w:t>
            </w:r>
          </w:p>
        </w:tc>
      </w:tr>
      <w:tr w:rsidR="000F07AE" w:rsidRPr="003F1FC8" w:rsidTr="000F07AE">
        <w:trPr>
          <w:trHeight w:val="309"/>
          <w:jc w:val="center"/>
        </w:trPr>
        <w:tc>
          <w:tcPr>
            <w:tcW w:w="0" w:type="auto"/>
            <w:vMerge/>
            <w:vAlign w:val="center"/>
          </w:tcPr>
          <w:p w:rsidR="000F07AE" w:rsidRPr="003F1FC8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F07AE" w:rsidRPr="00B327EC" w:rsidRDefault="000F07AE" w:rsidP="000F07AE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Lee,J.H</w:t>
            </w:r>
            <w:proofErr w:type="spellEnd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./2010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[28]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21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CE1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NA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4</w:t>
            </w:r>
          </w:p>
        </w:tc>
      </w:tr>
      <w:tr w:rsidR="000F07AE" w:rsidRPr="003F1FC8" w:rsidTr="000F07AE">
        <w:trPr>
          <w:trHeight w:val="309"/>
          <w:jc w:val="center"/>
        </w:trPr>
        <w:tc>
          <w:tcPr>
            <w:tcW w:w="0" w:type="auto"/>
            <w:vMerge/>
            <w:vAlign w:val="center"/>
          </w:tcPr>
          <w:p w:rsidR="000F07AE" w:rsidRPr="003F1FC8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F07AE" w:rsidRPr="00B327EC" w:rsidRDefault="000F07AE" w:rsidP="000F07AE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Yoo,C</w:t>
            </w:r>
            <w:proofErr w:type="spellEnd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./2010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[29]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65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37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30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28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26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35</w:t>
            </w:r>
          </w:p>
        </w:tc>
      </w:tr>
      <w:tr w:rsidR="000F07AE" w:rsidRPr="003F1FC8" w:rsidTr="000F07AE">
        <w:trPr>
          <w:trHeight w:val="309"/>
          <w:jc w:val="center"/>
        </w:trPr>
        <w:tc>
          <w:tcPr>
            <w:tcW w:w="0" w:type="auto"/>
            <w:vMerge/>
            <w:vAlign w:val="center"/>
          </w:tcPr>
          <w:p w:rsidR="000F07AE" w:rsidRPr="003F1FC8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F07AE" w:rsidRPr="00B327EC" w:rsidRDefault="000F07AE" w:rsidP="000F07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20EC9">
              <w:rPr>
                <w:rFonts w:ascii="Times New Roman" w:hAnsi="Times New Roman" w:cs="Times New Roman"/>
                <w:sz w:val="18"/>
                <w:szCs w:val="18"/>
              </w:rPr>
              <w:t>Hong,M.H</w:t>
            </w:r>
            <w:proofErr w:type="spellEnd"/>
            <w:r w:rsidRPr="00A20EC9">
              <w:rPr>
                <w:rFonts w:ascii="Times New Roman" w:hAnsi="Times New Roman" w:cs="Times New Roman"/>
                <w:sz w:val="18"/>
                <w:szCs w:val="18"/>
              </w:rPr>
              <w:t>./2009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 xml:space="preserve"> </w:t>
            </w:r>
            <w:r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[30]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76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46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44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48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47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54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59</w:t>
            </w:r>
          </w:p>
        </w:tc>
      </w:tr>
      <w:tr w:rsidR="000F07AE" w:rsidRPr="003F1FC8" w:rsidTr="000F07AE">
        <w:trPr>
          <w:trHeight w:val="309"/>
          <w:jc w:val="center"/>
        </w:trPr>
        <w:tc>
          <w:tcPr>
            <w:tcW w:w="0" w:type="auto"/>
            <w:vMerge/>
            <w:vAlign w:val="center"/>
          </w:tcPr>
          <w:p w:rsidR="000F07AE" w:rsidRPr="003F1FC8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F07AE" w:rsidRPr="00B327EC" w:rsidRDefault="000F07AE" w:rsidP="000F07AE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Akaza,H</w:t>
            </w:r>
            <w:proofErr w:type="spellEnd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./2015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[10]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1671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271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CE1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NA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281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616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584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CE1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NA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33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147</w:t>
            </w:r>
          </w:p>
        </w:tc>
      </w:tr>
      <w:tr w:rsidR="00CE12A6" w:rsidRPr="003F1FC8" w:rsidTr="000F07AE">
        <w:trPr>
          <w:trHeight w:val="309"/>
          <w:jc w:val="center"/>
        </w:trPr>
        <w:tc>
          <w:tcPr>
            <w:tcW w:w="0" w:type="auto"/>
            <w:vMerge/>
            <w:vAlign w:val="center"/>
          </w:tcPr>
          <w:p w:rsidR="00CE12A6" w:rsidRPr="003F1FC8" w:rsidRDefault="00CE12A6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CE12A6" w:rsidRPr="00CE12A6" w:rsidRDefault="000F07AE" w:rsidP="000F07AE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vertAlign w:val="superscript"/>
              </w:rPr>
            </w:pPr>
            <w:proofErr w:type="spellStart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Lee,S.H</w:t>
            </w:r>
            <w:proofErr w:type="spellEnd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./2014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[9]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E12A6" w:rsidRPr="00DC3931" w:rsidRDefault="00CE12A6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325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E12A6" w:rsidRPr="00DC3931" w:rsidRDefault="00CE12A6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137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E12A6" w:rsidRPr="00DC3931" w:rsidRDefault="00CE12A6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129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E12A6" w:rsidRPr="00DC3931" w:rsidRDefault="00CE12A6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125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E12A6" w:rsidRPr="00DC3931" w:rsidRDefault="00CE12A6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125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E12A6" w:rsidRPr="00DC3931" w:rsidRDefault="00CE12A6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73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E12A6" w:rsidRPr="00DC3931" w:rsidRDefault="00CE12A6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234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E12A6" w:rsidRPr="00DC3931" w:rsidRDefault="00CE12A6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208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E12A6" w:rsidRPr="00DC3931" w:rsidRDefault="00CE12A6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252</w:t>
            </w:r>
          </w:p>
        </w:tc>
      </w:tr>
      <w:tr w:rsidR="000F07AE" w:rsidRPr="003F1FC8" w:rsidTr="000F07AE">
        <w:trPr>
          <w:trHeight w:val="309"/>
          <w:jc w:val="center"/>
        </w:trPr>
        <w:tc>
          <w:tcPr>
            <w:tcW w:w="0" w:type="auto"/>
            <w:vMerge/>
            <w:vAlign w:val="center"/>
          </w:tcPr>
          <w:p w:rsidR="000F07AE" w:rsidRPr="003F1FC8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F07AE" w:rsidRPr="00B327EC" w:rsidRDefault="000F07AE" w:rsidP="000F07AE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Motzer,R.J</w:t>
            </w:r>
            <w:proofErr w:type="spellEnd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./2013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[8]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38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37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49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CE1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NA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CE1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NA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13</w:t>
            </w:r>
          </w:p>
        </w:tc>
      </w:tr>
      <w:tr w:rsidR="000F07AE" w:rsidRPr="003F1FC8" w:rsidTr="000F07AE">
        <w:trPr>
          <w:trHeight w:val="309"/>
          <w:jc w:val="center"/>
        </w:trPr>
        <w:tc>
          <w:tcPr>
            <w:tcW w:w="0" w:type="auto"/>
            <w:vMerge/>
            <w:vAlign w:val="center"/>
          </w:tcPr>
          <w:p w:rsidR="000F07AE" w:rsidRPr="003F1FC8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F07AE" w:rsidRPr="00B327EC" w:rsidRDefault="000F07AE" w:rsidP="000F07AE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2A119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Zhao,J</w:t>
            </w:r>
            <w:proofErr w:type="spellEnd"/>
            <w:r w:rsidRPr="002A119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./2013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[38]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23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CE1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NA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CE1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NA</w:t>
            </w:r>
          </w:p>
        </w:tc>
      </w:tr>
      <w:tr w:rsidR="000F07AE" w:rsidRPr="003F1FC8" w:rsidTr="000F07AE">
        <w:trPr>
          <w:trHeight w:val="309"/>
          <w:jc w:val="center"/>
        </w:trPr>
        <w:tc>
          <w:tcPr>
            <w:tcW w:w="0" w:type="auto"/>
            <w:vMerge/>
            <w:vAlign w:val="center"/>
          </w:tcPr>
          <w:p w:rsidR="000F07AE" w:rsidRPr="003F1FC8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F07AE" w:rsidRPr="00B327EC" w:rsidRDefault="000F07AE" w:rsidP="000F07AE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Tomita,Y</w:t>
            </w:r>
            <w:proofErr w:type="spellEnd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./2010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[39]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51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30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33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25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27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31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44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41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47</w:t>
            </w:r>
          </w:p>
        </w:tc>
      </w:tr>
      <w:tr w:rsidR="000F07AE" w:rsidRPr="003F1FC8" w:rsidTr="000F07AE">
        <w:trPr>
          <w:trHeight w:val="309"/>
          <w:jc w:val="center"/>
        </w:trPr>
        <w:tc>
          <w:tcPr>
            <w:tcW w:w="0" w:type="auto"/>
            <w:vMerge w:val="restart"/>
            <w:vAlign w:val="center"/>
          </w:tcPr>
          <w:p w:rsidR="000F07AE" w:rsidRPr="003F1FC8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3F1FC8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Caucasian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F07AE" w:rsidRPr="00B327EC" w:rsidRDefault="000F07AE" w:rsidP="000F07AE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Oh,W.K</w:t>
            </w:r>
            <w:proofErr w:type="spellEnd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./2014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[31]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506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173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276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183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111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CE1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NA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CE1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NA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28</w:t>
            </w:r>
          </w:p>
        </w:tc>
      </w:tr>
      <w:tr w:rsidR="000F07AE" w:rsidRPr="003F1FC8" w:rsidTr="000F07AE">
        <w:trPr>
          <w:trHeight w:val="309"/>
          <w:jc w:val="center"/>
        </w:trPr>
        <w:tc>
          <w:tcPr>
            <w:tcW w:w="0" w:type="auto"/>
            <w:vMerge/>
            <w:vAlign w:val="center"/>
          </w:tcPr>
          <w:p w:rsidR="000F07AE" w:rsidRPr="003F1FC8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F07AE" w:rsidRPr="00F21131" w:rsidRDefault="000F07AE" w:rsidP="000F07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596F9C">
              <w:rPr>
                <w:rFonts w:ascii="Times New Roman" w:hAnsi="Times New Roman" w:cs="Times New Roman"/>
                <w:sz w:val="18"/>
                <w:szCs w:val="18"/>
              </w:rPr>
              <w:t>Yildiz,I</w:t>
            </w:r>
            <w:proofErr w:type="spellEnd"/>
            <w:r w:rsidRPr="00596F9C">
              <w:rPr>
                <w:rFonts w:ascii="Times New Roman" w:hAnsi="Times New Roman" w:cs="Times New Roman"/>
                <w:sz w:val="18"/>
                <w:szCs w:val="18"/>
              </w:rPr>
              <w:t>./2011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 xml:space="preserve"> </w:t>
            </w:r>
            <w:r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[32]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74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24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54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36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31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37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CE1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NA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6</w:t>
            </w:r>
          </w:p>
        </w:tc>
      </w:tr>
      <w:tr w:rsidR="000F07AE" w:rsidRPr="003F1FC8" w:rsidTr="000F07AE">
        <w:trPr>
          <w:trHeight w:val="309"/>
          <w:jc w:val="center"/>
        </w:trPr>
        <w:tc>
          <w:tcPr>
            <w:tcW w:w="0" w:type="auto"/>
            <w:vMerge/>
            <w:vAlign w:val="center"/>
          </w:tcPr>
          <w:p w:rsidR="000F07AE" w:rsidRPr="003F1FC8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F07AE" w:rsidRPr="00B327EC" w:rsidRDefault="000F07AE" w:rsidP="000F07AE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Porta</w:t>
            </w:r>
            <w:proofErr w:type="spellEnd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C/2014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[33]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184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33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58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51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CE1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NA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CE1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NA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CE1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NA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CE1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NA</w:t>
            </w:r>
          </w:p>
        </w:tc>
      </w:tr>
      <w:tr w:rsidR="000F07AE" w:rsidRPr="003F1FC8" w:rsidTr="000F07AE">
        <w:trPr>
          <w:trHeight w:val="309"/>
          <w:jc w:val="center"/>
        </w:trPr>
        <w:tc>
          <w:tcPr>
            <w:tcW w:w="0" w:type="auto"/>
            <w:vMerge/>
            <w:vAlign w:val="center"/>
          </w:tcPr>
          <w:p w:rsidR="000F07AE" w:rsidRPr="003F1FC8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F07AE" w:rsidRPr="00B327EC" w:rsidRDefault="000F07AE" w:rsidP="000F07AE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A20EC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Feinberg,B.A</w:t>
            </w:r>
            <w:proofErr w:type="spellEnd"/>
            <w:r w:rsidRPr="00A20EC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./2012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[34]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131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47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55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27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CE1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NA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CE1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NA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15</w:t>
            </w:r>
          </w:p>
        </w:tc>
      </w:tr>
      <w:tr w:rsidR="000F07AE" w:rsidRPr="003F1FC8" w:rsidTr="000F07AE">
        <w:trPr>
          <w:trHeight w:val="309"/>
          <w:jc w:val="center"/>
        </w:trPr>
        <w:tc>
          <w:tcPr>
            <w:tcW w:w="0" w:type="auto"/>
            <w:vMerge/>
            <w:vAlign w:val="center"/>
          </w:tcPr>
          <w:p w:rsidR="000F07AE" w:rsidRPr="003F1FC8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F07AE" w:rsidRPr="00B327EC" w:rsidRDefault="000F07AE" w:rsidP="000F07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A20EC9">
              <w:rPr>
                <w:rFonts w:ascii="Times New Roman" w:hAnsi="Times New Roman" w:cs="Times New Roman"/>
                <w:sz w:val="18"/>
                <w:szCs w:val="18"/>
              </w:rPr>
              <w:t>Porta,C</w:t>
            </w:r>
            <w:proofErr w:type="spellEnd"/>
            <w:r w:rsidRPr="00A20EC9">
              <w:rPr>
                <w:rFonts w:ascii="Times New Roman" w:hAnsi="Times New Roman" w:cs="Times New Roman"/>
                <w:sz w:val="18"/>
                <w:szCs w:val="18"/>
              </w:rPr>
              <w:t>./.2011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[35]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85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26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69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29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35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CE1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NA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CE1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NA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CE1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NA</w:t>
            </w:r>
          </w:p>
        </w:tc>
      </w:tr>
      <w:tr w:rsidR="000F07AE" w:rsidRPr="003F1FC8" w:rsidTr="000F07AE">
        <w:trPr>
          <w:trHeight w:val="309"/>
          <w:jc w:val="center"/>
        </w:trPr>
        <w:tc>
          <w:tcPr>
            <w:tcW w:w="0" w:type="auto"/>
            <w:vMerge/>
            <w:vAlign w:val="center"/>
          </w:tcPr>
          <w:p w:rsidR="000F07AE" w:rsidRPr="003F1FC8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F07AE" w:rsidRPr="00B327EC" w:rsidRDefault="000F07AE" w:rsidP="000F07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A20EC9">
              <w:rPr>
                <w:rFonts w:ascii="Times New Roman" w:hAnsi="Times New Roman" w:cs="Times New Roman"/>
                <w:sz w:val="18"/>
                <w:szCs w:val="18"/>
              </w:rPr>
              <w:t>Ansari,J</w:t>
            </w:r>
            <w:proofErr w:type="spellEnd"/>
            <w:r w:rsidRPr="00A20EC9">
              <w:rPr>
                <w:rFonts w:ascii="Times New Roman" w:hAnsi="Times New Roman" w:cs="Times New Roman"/>
                <w:sz w:val="18"/>
                <w:szCs w:val="18"/>
              </w:rPr>
              <w:t>./2010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[36]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56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25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42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44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44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36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36</w:t>
            </w:r>
          </w:p>
        </w:tc>
      </w:tr>
      <w:tr w:rsidR="00CE12A6" w:rsidRPr="003F1FC8" w:rsidTr="000F07AE">
        <w:trPr>
          <w:trHeight w:val="309"/>
          <w:jc w:val="center"/>
        </w:trPr>
        <w:tc>
          <w:tcPr>
            <w:tcW w:w="0" w:type="auto"/>
            <w:vMerge/>
            <w:vAlign w:val="center"/>
          </w:tcPr>
          <w:p w:rsidR="00CE12A6" w:rsidRPr="003F1FC8" w:rsidRDefault="00CE12A6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CE12A6" w:rsidRPr="00003EE7" w:rsidRDefault="000F07AE" w:rsidP="000F07AE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vertAlign w:val="superscript"/>
              </w:rPr>
            </w:pPr>
            <w:proofErr w:type="spellStart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Lee,S.H</w:t>
            </w:r>
            <w:proofErr w:type="spellEnd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./2014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[9]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E12A6" w:rsidRPr="00DC3931" w:rsidRDefault="00CE12A6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4046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E12A6" w:rsidRPr="00DC3931" w:rsidRDefault="00CE12A6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1799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E12A6" w:rsidRPr="00DC3931" w:rsidRDefault="00CE12A6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1477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E12A6" w:rsidRPr="00DC3931" w:rsidRDefault="00CE12A6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1052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E12A6" w:rsidRPr="00DC3931" w:rsidRDefault="00CE12A6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912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E12A6" w:rsidRPr="00DC3931" w:rsidRDefault="00CE12A6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867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E12A6" w:rsidRPr="00DC3931" w:rsidRDefault="00CE12A6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2620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E12A6" w:rsidRPr="00DC3931" w:rsidRDefault="00CE12A6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2080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E12A6" w:rsidRPr="00DC3931" w:rsidRDefault="00CE12A6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2706</w:t>
            </w:r>
          </w:p>
        </w:tc>
      </w:tr>
      <w:tr w:rsidR="000F07AE" w:rsidRPr="003F1FC8" w:rsidTr="000F07AE">
        <w:trPr>
          <w:trHeight w:val="309"/>
          <w:jc w:val="center"/>
        </w:trPr>
        <w:tc>
          <w:tcPr>
            <w:tcW w:w="0" w:type="auto"/>
            <w:vMerge/>
            <w:vAlign w:val="center"/>
          </w:tcPr>
          <w:p w:rsidR="000F07AE" w:rsidRPr="003F1FC8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F07AE" w:rsidRPr="00B327EC" w:rsidRDefault="000F07AE" w:rsidP="000F07AE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Motzer,R.J</w:t>
            </w:r>
            <w:proofErr w:type="spellEnd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./2013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[8]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884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566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566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265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248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283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CE1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NA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CE1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NA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07AE" w:rsidRPr="00DC3931" w:rsidRDefault="000F07AE" w:rsidP="00AB4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150</w:t>
            </w:r>
          </w:p>
        </w:tc>
      </w:tr>
    </w:tbl>
    <w:p w:rsidR="003F1FC8" w:rsidRDefault="003F1FC8">
      <w:pPr>
        <w:rPr>
          <w:lang w:val="en-US"/>
        </w:rPr>
      </w:pPr>
    </w:p>
    <w:p w:rsidR="006E0B4E" w:rsidRPr="006E0B4E" w:rsidRDefault="006E0B4E" w:rsidP="006E0B4E">
      <w:pPr>
        <w:spacing w:before="240"/>
        <w:rPr>
          <w:rFonts w:ascii="Times New Roman" w:hAnsi="Times New Roman" w:cs="Times New Roman"/>
          <w:sz w:val="20"/>
          <w:szCs w:val="20"/>
          <w:lang w:val="en-US"/>
        </w:rPr>
      </w:pPr>
      <w:r w:rsidRPr="006E0B4E">
        <w:rPr>
          <w:rFonts w:ascii="Times New Roman" w:hAnsi="Times New Roman" w:cs="Times New Roman"/>
          <w:sz w:val="20"/>
          <w:szCs w:val="20"/>
          <w:lang w:val="en-US"/>
        </w:rPr>
        <w:t>NA: not available</w:t>
      </w:r>
    </w:p>
    <w:p w:rsidR="006E0B4E" w:rsidRDefault="006E0B4E">
      <w:pPr>
        <w:rPr>
          <w:lang w:val="en-US"/>
        </w:rPr>
      </w:pPr>
    </w:p>
    <w:p w:rsidR="003F1FC8" w:rsidRPr="00B84A21" w:rsidRDefault="003F1FC8" w:rsidP="003F1FC8">
      <w:pPr>
        <w:rPr>
          <w:rFonts w:ascii="Times New Roman" w:hAnsi="Times New Roman" w:cs="Times New Roman"/>
          <w:lang w:val="en-US"/>
        </w:rPr>
      </w:pPr>
      <w:r w:rsidRPr="00B84A21">
        <w:rPr>
          <w:rFonts w:ascii="Times New Roman" w:hAnsi="Times New Roman" w:cs="Times New Roman"/>
          <w:lang w:val="en-US"/>
        </w:rPr>
        <w:lastRenderedPageBreak/>
        <w:t xml:space="preserve">Supplementary Table </w:t>
      </w:r>
      <w:r w:rsidR="00CE12A6">
        <w:rPr>
          <w:rFonts w:ascii="Times New Roman" w:hAnsi="Times New Roman" w:cs="Times New Roman"/>
          <w:lang w:val="en-US"/>
        </w:rPr>
        <w:t>4</w:t>
      </w:r>
      <w:r w:rsidRPr="00B84A21">
        <w:rPr>
          <w:rFonts w:ascii="Times New Roman" w:hAnsi="Times New Roman" w:cs="Times New Roman"/>
          <w:lang w:val="en-US"/>
        </w:rPr>
        <w:t xml:space="preserve">b Sunitinib-related </w:t>
      </w:r>
      <w:r w:rsidR="00CE12A6">
        <w:rPr>
          <w:rFonts w:ascii="Times New Roman" w:hAnsi="Times New Roman" w:cs="Times New Roman"/>
          <w:lang w:val="en-US"/>
        </w:rPr>
        <w:t>&gt;grade 2 adverse events</w:t>
      </w:r>
      <w:r w:rsidRPr="00B84A21">
        <w:rPr>
          <w:rFonts w:ascii="Times New Roman" w:hAnsi="Times New Roman" w:cs="Times New Roman"/>
          <w:lang w:val="en-US"/>
        </w:rPr>
        <w:t xml:space="preserve"> in Asian and Caucasian mRCC patients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56"/>
        <w:gridCol w:w="2026"/>
        <w:gridCol w:w="1211"/>
        <w:gridCol w:w="846"/>
        <w:gridCol w:w="756"/>
        <w:gridCol w:w="1677"/>
        <w:gridCol w:w="1711"/>
        <w:gridCol w:w="1186"/>
        <w:gridCol w:w="1066"/>
        <w:gridCol w:w="1106"/>
        <w:gridCol w:w="1586"/>
      </w:tblGrid>
      <w:tr w:rsidR="00003EE7" w:rsidRPr="003F1FC8" w:rsidTr="00234C75">
        <w:trPr>
          <w:trHeight w:val="181"/>
          <w:jc w:val="center"/>
        </w:trPr>
        <w:tc>
          <w:tcPr>
            <w:tcW w:w="0" w:type="auto"/>
            <w:vMerge w:val="restart"/>
            <w:vAlign w:val="center"/>
          </w:tcPr>
          <w:p w:rsidR="00003EE7" w:rsidRPr="003F1FC8" w:rsidRDefault="00003EE7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3F1FC8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Ethnicity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003EE7" w:rsidRPr="00DC3931" w:rsidRDefault="00003EE7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3F1FC8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Author/year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003EE7" w:rsidRPr="00DC3931" w:rsidRDefault="00003EE7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N</w:t>
            </w:r>
            <w:r w:rsidR="00234C75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o.</w:t>
            </w: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 xml:space="preserve"> of pat</w:t>
            </w:r>
            <w:r w:rsidR="00234C75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ient</w:t>
            </w:r>
          </w:p>
        </w:tc>
        <w:tc>
          <w:tcPr>
            <w:tcW w:w="0" w:type="auto"/>
            <w:gridSpan w:val="8"/>
            <w:shd w:val="clear" w:color="auto" w:fill="auto"/>
            <w:vAlign w:val="center"/>
            <w:hideMark/>
          </w:tcPr>
          <w:p w:rsidR="00003EE7" w:rsidRPr="00DC3931" w:rsidRDefault="00234C75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No. of event</w:t>
            </w:r>
          </w:p>
        </w:tc>
      </w:tr>
      <w:tr w:rsidR="00234C75" w:rsidRPr="003F1FC8" w:rsidTr="00234C75">
        <w:trPr>
          <w:trHeight w:val="228"/>
          <w:jc w:val="center"/>
        </w:trPr>
        <w:tc>
          <w:tcPr>
            <w:tcW w:w="0" w:type="auto"/>
            <w:vMerge/>
            <w:vAlign w:val="center"/>
          </w:tcPr>
          <w:p w:rsidR="00003EE7" w:rsidRPr="003F1FC8" w:rsidRDefault="00003EE7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03EE7" w:rsidRPr="00DC3931" w:rsidRDefault="00003EE7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03EE7" w:rsidRPr="00DC3931" w:rsidRDefault="00003EE7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3EE7" w:rsidRPr="00DC3931" w:rsidRDefault="00003EE7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proofErr w:type="spellStart"/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Diarrhea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3EE7" w:rsidRPr="00DC3931" w:rsidRDefault="00003EE7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Fatigue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3EE7" w:rsidRPr="00DC3931" w:rsidRDefault="00003EE7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proofErr w:type="spellStart"/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Mucositis</w:t>
            </w:r>
            <w:proofErr w:type="spellEnd"/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/stomatitis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3EE7" w:rsidRPr="00DC3931" w:rsidRDefault="00003EE7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Hand-foot syndrome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3EE7" w:rsidRPr="00DC3931" w:rsidRDefault="00003EE7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Hypertension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3EE7" w:rsidRPr="00DC3931" w:rsidRDefault="00003EE7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Leukopenia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3EE7" w:rsidRPr="00DC3931" w:rsidRDefault="00003EE7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Neutropenia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03EE7" w:rsidRPr="00DC3931" w:rsidRDefault="00003EE7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C393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Thrombocytopenia</w:t>
            </w:r>
          </w:p>
        </w:tc>
      </w:tr>
      <w:tr w:rsidR="000F07AE" w:rsidRPr="003F1FC8" w:rsidTr="00234C75">
        <w:trPr>
          <w:trHeight w:val="301"/>
          <w:jc w:val="center"/>
        </w:trPr>
        <w:tc>
          <w:tcPr>
            <w:tcW w:w="0" w:type="auto"/>
            <w:vMerge w:val="restart"/>
            <w:vAlign w:val="center"/>
          </w:tcPr>
          <w:p w:rsidR="000F07AE" w:rsidRPr="003F1FC8" w:rsidRDefault="000F07AE" w:rsidP="000F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3F1FC8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Asian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B327EC" w:rsidRDefault="000F07AE" w:rsidP="000F07AE"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Pan,X</w:t>
            </w:r>
            <w:proofErr w:type="spellEnd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./2015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[18]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0F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50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0F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0F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C3931" w:rsidRDefault="000F07AE" w:rsidP="000F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NA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0F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0F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C3931" w:rsidRDefault="000F07AE" w:rsidP="000F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NA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0F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0F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7</w:t>
            </w:r>
          </w:p>
        </w:tc>
      </w:tr>
      <w:tr w:rsidR="000F07AE" w:rsidRPr="003F1FC8" w:rsidTr="00234C75">
        <w:trPr>
          <w:trHeight w:val="301"/>
          <w:jc w:val="center"/>
        </w:trPr>
        <w:tc>
          <w:tcPr>
            <w:tcW w:w="0" w:type="auto"/>
            <w:vMerge/>
            <w:vAlign w:val="center"/>
          </w:tcPr>
          <w:p w:rsidR="000F07AE" w:rsidRPr="003F1FC8" w:rsidRDefault="000F07AE" w:rsidP="000F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B327EC" w:rsidRDefault="000F07AE" w:rsidP="000F07AE"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Miyake,H</w:t>
            </w:r>
            <w:proofErr w:type="spellEnd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./2015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[19]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0F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45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0F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0F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0F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0F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0F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0F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C3931" w:rsidRDefault="000F07AE" w:rsidP="000F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NA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0F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23</w:t>
            </w:r>
          </w:p>
        </w:tc>
      </w:tr>
      <w:tr w:rsidR="000F07AE" w:rsidRPr="003F1FC8" w:rsidTr="00234C75">
        <w:trPr>
          <w:trHeight w:val="301"/>
          <w:jc w:val="center"/>
        </w:trPr>
        <w:tc>
          <w:tcPr>
            <w:tcW w:w="0" w:type="auto"/>
            <w:vMerge/>
            <w:vAlign w:val="center"/>
          </w:tcPr>
          <w:p w:rsidR="000F07AE" w:rsidRPr="003F1FC8" w:rsidRDefault="000F07AE" w:rsidP="000F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B327EC" w:rsidRDefault="000F07AE" w:rsidP="000F07AE"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Tan,H.S</w:t>
            </w:r>
            <w:proofErr w:type="spellEnd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./2015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[20]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0F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33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0F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0F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0F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0F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0F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0F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0F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0F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8</w:t>
            </w:r>
          </w:p>
        </w:tc>
      </w:tr>
      <w:tr w:rsidR="000F07AE" w:rsidRPr="003F1FC8" w:rsidTr="00234C75">
        <w:trPr>
          <w:trHeight w:val="301"/>
          <w:jc w:val="center"/>
        </w:trPr>
        <w:tc>
          <w:tcPr>
            <w:tcW w:w="0" w:type="auto"/>
            <w:vMerge/>
            <w:vAlign w:val="center"/>
          </w:tcPr>
          <w:p w:rsidR="000F07AE" w:rsidRPr="003F1FC8" w:rsidRDefault="000F07AE" w:rsidP="000F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B327EC" w:rsidRDefault="000F07AE" w:rsidP="000F07AE"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Ohzeki</w:t>
            </w:r>
            <w:proofErr w:type="spellEnd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T./2014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[21]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0F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32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0F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0F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0F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0F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0F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0F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C3931" w:rsidRDefault="000F07AE" w:rsidP="000F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NA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0F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4</w:t>
            </w:r>
          </w:p>
        </w:tc>
      </w:tr>
      <w:tr w:rsidR="000F07AE" w:rsidRPr="003F1FC8" w:rsidTr="00234C75">
        <w:trPr>
          <w:trHeight w:val="301"/>
          <w:jc w:val="center"/>
        </w:trPr>
        <w:tc>
          <w:tcPr>
            <w:tcW w:w="0" w:type="auto"/>
            <w:vMerge/>
            <w:vAlign w:val="center"/>
          </w:tcPr>
          <w:p w:rsidR="000F07AE" w:rsidRPr="003F1FC8" w:rsidRDefault="000F07AE" w:rsidP="000F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B327EC" w:rsidRDefault="000F07AE" w:rsidP="000F07AE"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Miyake,H</w:t>
            </w:r>
            <w:proofErr w:type="spellEnd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./2014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[22]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0F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0F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0F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22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C3931" w:rsidRDefault="000F07AE" w:rsidP="000F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NA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0F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0F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0F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23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C3931" w:rsidRDefault="000F07AE" w:rsidP="000F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NA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0F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59</w:t>
            </w:r>
          </w:p>
        </w:tc>
      </w:tr>
      <w:tr w:rsidR="000F07AE" w:rsidRPr="003F1FC8" w:rsidTr="00234C75">
        <w:trPr>
          <w:trHeight w:val="301"/>
          <w:jc w:val="center"/>
        </w:trPr>
        <w:tc>
          <w:tcPr>
            <w:tcW w:w="0" w:type="auto"/>
            <w:vMerge/>
            <w:vAlign w:val="center"/>
          </w:tcPr>
          <w:p w:rsidR="000F07AE" w:rsidRPr="003F1FC8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B327EC" w:rsidRDefault="000F07AE" w:rsidP="000F07AE">
            <w:pPr>
              <w:adjustRightInd w:val="0"/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Oh,W.K</w:t>
            </w:r>
            <w:proofErr w:type="spellEnd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./2014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[31]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125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C3931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NA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C3931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NA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2</w:t>
            </w:r>
          </w:p>
        </w:tc>
      </w:tr>
      <w:tr w:rsidR="000F07AE" w:rsidRPr="003F1FC8" w:rsidTr="00234C75">
        <w:trPr>
          <w:trHeight w:val="301"/>
          <w:jc w:val="center"/>
        </w:trPr>
        <w:tc>
          <w:tcPr>
            <w:tcW w:w="0" w:type="auto"/>
            <w:vMerge/>
            <w:vAlign w:val="center"/>
          </w:tcPr>
          <w:p w:rsidR="000F07AE" w:rsidRPr="003F1FC8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B327EC" w:rsidRDefault="000F07AE" w:rsidP="000F07AE">
            <w:pPr>
              <w:adjustRightInd w:val="0"/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Krishna,V.M</w:t>
            </w:r>
            <w:proofErr w:type="spellEnd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./2013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[24]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59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31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30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C3931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NA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C3931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NA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10</w:t>
            </w:r>
          </w:p>
        </w:tc>
      </w:tr>
      <w:tr w:rsidR="000F07AE" w:rsidRPr="003F1FC8" w:rsidTr="00234C75">
        <w:trPr>
          <w:trHeight w:val="301"/>
          <w:jc w:val="center"/>
        </w:trPr>
        <w:tc>
          <w:tcPr>
            <w:tcW w:w="0" w:type="auto"/>
            <w:vMerge/>
            <w:vAlign w:val="center"/>
          </w:tcPr>
          <w:p w:rsidR="000F07AE" w:rsidRPr="003F1FC8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B327EC" w:rsidRDefault="000F07AE" w:rsidP="000F07AE">
            <w:pPr>
              <w:adjustRightInd w:val="0"/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Kawashima,A</w:t>
            </w:r>
            <w:proofErr w:type="spellEnd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./2012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[25]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94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20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C3931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NA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30</w:t>
            </w:r>
          </w:p>
        </w:tc>
      </w:tr>
      <w:tr w:rsidR="000F07AE" w:rsidRPr="003F1FC8" w:rsidTr="00234C75">
        <w:trPr>
          <w:trHeight w:val="301"/>
          <w:jc w:val="center"/>
        </w:trPr>
        <w:tc>
          <w:tcPr>
            <w:tcW w:w="0" w:type="auto"/>
            <w:vMerge/>
            <w:vAlign w:val="center"/>
          </w:tcPr>
          <w:p w:rsidR="000F07AE" w:rsidRPr="003F1FC8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B327EC" w:rsidRDefault="000F07AE" w:rsidP="000F07AE">
            <w:pPr>
              <w:adjustRightInd w:val="0"/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Yuasa,T</w:t>
            </w:r>
            <w:proofErr w:type="spellEnd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./2012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[26]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63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C3931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NA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33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C3931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NA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C3931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NA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30</w:t>
            </w:r>
          </w:p>
        </w:tc>
      </w:tr>
      <w:tr w:rsidR="000F07AE" w:rsidRPr="003F1FC8" w:rsidTr="00234C75">
        <w:trPr>
          <w:trHeight w:val="301"/>
          <w:jc w:val="center"/>
        </w:trPr>
        <w:tc>
          <w:tcPr>
            <w:tcW w:w="0" w:type="auto"/>
            <w:vMerge/>
            <w:vAlign w:val="center"/>
          </w:tcPr>
          <w:p w:rsidR="000F07AE" w:rsidRPr="003F1FC8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B327EC" w:rsidRDefault="000F07AE" w:rsidP="000F07AE">
            <w:pPr>
              <w:autoSpaceDE w:val="0"/>
              <w:autoSpaceDN w:val="0"/>
              <w:adjustRightInd w:val="0"/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20EC9">
              <w:rPr>
                <w:rFonts w:ascii="Times New Roman" w:hAnsi="Times New Roman" w:cs="Times New Roman"/>
                <w:sz w:val="18"/>
                <w:szCs w:val="18"/>
              </w:rPr>
              <w:t>Hong,M.H</w:t>
            </w:r>
            <w:proofErr w:type="spellEnd"/>
            <w:r w:rsidRPr="00A20EC9">
              <w:rPr>
                <w:rFonts w:ascii="Times New Roman" w:hAnsi="Times New Roman" w:cs="Times New Roman"/>
                <w:sz w:val="18"/>
                <w:szCs w:val="18"/>
              </w:rPr>
              <w:t>./2009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 xml:space="preserve"> </w:t>
            </w:r>
            <w:r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[30]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21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C3931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NA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6</w:t>
            </w:r>
          </w:p>
        </w:tc>
      </w:tr>
      <w:tr w:rsidR="000F07AE" w:rsidRPr="003F1FC8" w:rsidTr="00234C75">
        <w:trPr>
          <w:trHeight w:val="301"/>
          <w:jc w:val="center"/>
        </w:trPr>
        <w:tc>
          <w:tcPr>
            <w:tcW w:w="0" w:type="auto"/>
            <w:vMerge/>
            <w:vAlign w:val="center"/>
          </w:tcPr>
          <w:p w:rsidR="000F07AE" w:rsidRPr="003F1FC8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B327EC" w:rsidRDefault="000F07AE" w:rsidP="000F07AE">
            <w:pPr>
              <w:adjustRightInd w:val="0"/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Lee,J.H</w:t>
            </w:r>
            <w:proofErr w:type="spellEnd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./2010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[28]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21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C3931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NA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0</w:t>
            </w:r>
          </w:p>
        </w:tc>
      </w:tr>
      <w:tr w:rsidR="000F07AE" w:rsidRPr="003F1FC8" w:rsidTr="00234C75">
        <w:trPr>
          <w:trHeight w:val="301"/>
          <w:jc w:val="center"/>
        </w:trPr>
        <w:tc>
          <w:tcPr>
            <w:tcW w:w="0" w:type="auto"/>
            <w:vMerge/>
            <w:vAlign w:val="center"/>
          </w:tcPr>
          <w:p w:rsidR="000F07AE" w:rsidRPr="003F1FC8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B327EC" w:rsidRDefault="000F07AE" w:rsidP="000F07AE">
            <w:pPr>
              <w:adjustRightInd w:val="0"/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Yoo,C</w:t>
            </w:r>
            <w:proofErr w:type="spellEnd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./2010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[29]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65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10</w:t>
            </w:r>
          </w:p>
        </w:tc>
      </w:tr>
      <w:tr w:rsidR="000F07AE" w:rsidRPr="003F1FC8" w:rsidTr="00234C75">
        <w:trPr>
          <w:trHeight w:val="301"/>
          <w:jc w:val="center"/>
        </w:trPr>
        <w:tc>
          <w:tcPr>
            <w:tcW w:w="0" w:type="auto"/>
            <w:vMerge/>
            <w:vAlign w:val="center"/>
          </w:tcPr>
          <w:p w:rsidR="000F07AE" w:rsidRPr="003F1FC8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B327EC" w:rsidRDefault="000F07AE" w:rsidP="000F07AE">
            <w:pPr>
              <w:autoSpaceDE w:val="0"/>
              <w:autoSpaceDN w:val="0"/>
              <w:adjustRightInd w:val="0"/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20EC9">
              <w:rPr>
                <w:rFonts w:ascii="Times New Roman" w:hAnsi="Times New Roman" w:cs="Times New Roman"/>
                <w:sz w:val="18"/>
                <w:szCs w:val="18"/>
              </w:rPr>
              <w:t>Hong,M.H</w:t>
            </w:r>
            <w:proofErr w:type="spellEnd"/>
            <w:r w:rsidRPr="00A20EC9">
              <w:rPr>
                <w:rFonts w:ascii="Times New Roman" w:hAnsi="Times New Roman" w:cs="Times New Roman"/>
                <w:sz w:val="18"/>
                <w:szCs w:val="18"/>
              </w:rPr>
              <w:t>./2009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 xml:space="preserve"> </w:t>
            </w:r>
            <w:r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[30]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76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22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29</w:t>
            </w:r>
          </w:p>
        </w:tc>
      </w:tr>
      <w:tr w:rsidR="000F07AE" w:rsidRPr="003F1FC8" w:rsidTr="00234C75">
        <w:trPr>
          <w:trHeight w:val="301"/>
          <w:jc w:val="center"/>
        </w:trPr>
        <w:tc>
          <w:tcPr>
            <w:tcW w:w="0" w:type="auto"/>
            <w:vMerge/>
            <w:vAlign w:val="center"/>
          </w:tcPr>
          <w:p w:rsidR="000F07AE" w:rsidRPr="003F1FC8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B327EC" w:rsidRDefault="000F07AE" w:rsidP="000F07AE">
            <w:pPr>
              <w:adjustRightInd w:val="0"/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Akaza,H</w:t>
            </w:r>
            <w:proofErr w:type="spellEnd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./2015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[10]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1671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34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C3931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NA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21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168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C3931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NA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24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83</w:t>
            </w:r>
          </w:p>
        </w:tc>
      </w:tr>
      <w:tr w:rsidR="00234C75" w:rsidRPr="003F1FC8" w:rsidTr="00234C75">
        <w:trPr>
          <w:trHeight w:val="301"/>
          <w:jc w:val="center"/>
        </w:trPr>
        <w:tc>
          <w:tcPr>
            <w:tcW w:w="0" w:type="auto"/>
            <w:vMerge/>
            <w:vAlign w:val="center"/>
          </w:tcPr>
          <w:p w:rsidR="00003EE7" w:rsidRPr="003F1FC8" w:rsidRDefault="00003EE7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003EE7" w:rsidRPr="00CE12A6" w:rsidRDefault="000F07AE" w:rsidP="000F07AE">
            <w:pPr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vertAlign w:val="superscript"/>
              </w:rPr>
            </w:pPr>
            <w:proofErr w:type="spellStart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Lee,S.H</w:t>
            </w:r>
            <w:proofErr w:type="spellEnd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./2014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[9]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3EE7" w:rsidRPr="00D82A33" w:rsidRDefault="00003EE7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325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3EE7" w:rsidRPr="00D82A33" w:rsidRDefault="00003EE7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21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3EE7" w:rsidRPr="00D82A33" w:rsidRDefault="00003EE7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27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3EE7" w:rsidRPr="00D82A33" w:rsidRDefault="00003EE7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3EE7" w:rsidRPr="00D82A33" w:rsidRDefault="00003EE7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43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3EE7" w:rsidRPr="00D82A33" w:rsidRDefault="00003EE7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3EE7" w:rsidRPr="00D82A33" w:rsidRDefault="00003EE7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3EE7" w:rsidRPr="00D82A33" w:rsidRDefault="00003EE7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55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3EE7" w:rsidRPr="00D82A33" w:rsidRDefault="00003EE7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83</w:t>
            </w:r>
          </w:p>
        </w:tc>
      </w:tr>
      <w:tr w:rsidR="000F07AE" w:rsidRPr="003F1FC8" w:rsidTr="00234C75">
        <w:trPr>
          <w:trHeight w:val="301"/>
          <w:jc w:val="center"/>
        </w:trPr>
        <w:tc>
          <w:tcPr>
            <w:tcW w:w="0" w:type="auto"/>
            <w:vMerge/>
            <w:vAlign w:val="center"/>
          </w:tcPr>
          <w:p w:rsidR="000F07AE" w:rsidRPr="003F1FC8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B327EC" w:rsidRDefault="000F07AE" w:rsidP="000F07AE">
            <w:pPr>
              <w:adjustRightInd w:val="0"/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Tomita,Y</w:t>
            </w:r>
            <w:proofErr w:type="spellEnd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./2010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[39]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51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27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28</w:t>
            </w:r>
          </w:p>
        </w:tc>
      </w:tr>
      <w:tr w:rsidR="000F07AE" w:rsidRPr="003F1FC8" w:rsidTr="00234C75">
        <w:trPr>
          <w:trHeight w:val="301"/>
          <w:jc w:val="center"/>
        </w:trPr>
        <w:tc>
          <w:tcPr>
            <w:tcW w:w="0" w:type="auto"/>
            <w:vMerge w:val="restart"/>
            <w:vAlign w:val="center"/>
          </w:tcPr>
          <w:p w:rsidR="000F07AE" w:rsidRPr="003F1FC8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3F1FC8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Caucasian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F21131" w:rsidRDefault="000F07AE" w:rsidP="000F07AE">
            <w:pPr>
              <w:autoSpaceDE w:val="0"/>
              <w:autoSpaceDN w:val="0"/>
              <w:adjustRightInd w:val="0"/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596F9C">
              <w:rPr>
                <w:rFonts w:ascii="Times New Roman" w:hAnsi="Times New Roman" w:cs="Times New Roman"/>
                <w:sz w:val="18"/>
                <w:szCs w:val="18"/>
              </w:rPr>
              <w:t>Yildiz,I</w:t>
            </w:r>
            <w:proofErr w:type="spellEnd"/>
            <w:r w:rsidRPr="00596F9C">
              <w:rPr>
                <w:rFonts w:ascii="Times New Roman" w:hAnsi="Times New Roman" w:cs="Times New Roman"/>
                <w:sz w:val="18"/>
                <w:szCs w:val="18"/>
              </w:rPr>
              <w:t>./2011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 xml:space="preserve"> </w:t>
            </w:r>
            <w:r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[32]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74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C3931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NA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2</w:t>
            </w:r>
          </w:p>
        </w:tc>
      </w:tr>
      <w:tr w:rsidR="000F07AE" w:rsidRPr="003F1FC8" w:rsidTr="00234C75">
        <w:trPr>
          <w:trHeight w:val="301"/>
          <w:jc w:val="center"/>
        </w:trPr>
        <w:tc>
          <w:tcPr>
            <w:tcW w:w="0" w:type="auto"/>
            <w:vMerge/>
            <w:vAlign w:val="center"/>
          </w:tcPr>
          <w:p w:rsidR="000F07AE" w:rsidRPr="003F1FC8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B327EC" w:rsidRDefault="000F07AE" w:rsidP="000F07AE">
            <w:pPr>
              <w:adjustRightInd w:val="0"/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Porta</w:t>
            </w:r>
            <w:proofErr w:type="spellEnd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C/2014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[33]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184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C3931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NA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C3931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NA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C3931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NA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C3931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NA</w:t>
            </w:r>
          </w:p>
        </w:tc>
      </w:tr>
      <w:tr w:rsidR="000F07AE" w:rsidRPr="003F1FC8" w:rsidTr="00234C75">
        <w:trPr>
          <w:trHeight w:val="301"/>
          <w:jc w:val="center"/>
        </w:trPr>
        <w:tc>
          <w:tcPr>
            <w:tcW w:w="0" w:type="auto"/>
            <w:vMerge/>
            <w:vAlign w:val="center"/>
          </w:tcPr>
          <w:p w:rsidR="000F07AE" w:rsidRPr="003F1FC8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B327EC" w:rsidRDefault="000F07AE" w:rsidP="000F07AE">
            <w:pPr>
              <w:adjustRightInd w:val="0"/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A20EC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Feinberg,B.A</w:t>
            </w:r>
            <w:proofErr w:type="spellEnd"/>
            <w:r w:rsidRPr="00A20EC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./2012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[34]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131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C3931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NA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C3931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NA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5</w:t>
            </w:r>
          </w:p>
        </w:tc>
      </w:tr>
      <w:tr w:rsidR="000F07AE" w:rsidRPr="003F1FC8" w:rsidTr="00234C75">
        <w:trPr>
          <w:trHeight w:val="301"/>
          <w:jc w:val="center"/>
        </w:trPr>
        <w:tc>
          <w:tcPr>
            <w:tcW w:w="0" w:type="auto"/>
            <w:vMerge/>
            <w:vAlign w:val="center"/>
          </w:tcPr>
          <w:p w:rsidR="000F07AE" w:rsidRPr="003F1FC8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B327EC" w:rsidRDefault="000F07AE" w:rsidP="000F07AE">
            <w:pPr>
              <w:autoSpaceDE w:val="0"/>
              <w:autoSpaceDN w:val="0"/>
              <w:adjustRightInd w:val="0"/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A20EC9">
              <w:rPr>
                <w:rFonts w:ascii="Times New Roman" w:hAnsi="Times New Roman" w:cs="Times New Roman"/>
                <w:sz w:val="18"/>
                <w:szCs w:val="18"/>
              </w:rPr>
              <w:t>Porta,C</w:t>
            </w:r>
            <w:proofErr w:type="spellEnd"/>
            <w:r w:rsidRPr="00A20EC9">
              <w:rPr>
                <w:rFonts w:ascii="Times New Roman" w:hAnsi="Times New Roman" w:cs="Times New Roman"/>
                <w:sz w:val="18"/>
                <w:szCs w:val="18"/>
              </w:rPr>
              <w:t>./.2011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[35]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85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C3931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NA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C3931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NA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C3931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NA</w:t>
            </w:r>
          </w:p>
        </w:tc>
      </w:tr>
      <w:tr w:rsidR="000F07AE" w:rsidRPr="003F1FC8" w:rsidTr="00234C75">
        <w:trPr>
          <w:trHeight w:val="301"/>
          <w:jc w:val="center"/>
        </w:trPr>
        <w:tc>
          <w:tcPr>
            <w:tcW w:w="0" w:type="auto"/>
            <w:vMerge/>
            <w:vAlign w:val="center"/>
          </w:tcPr>
          <w:p w:rsidR="000F07AE" w:rsidRPr="003F1FC8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B327EC" w:rsidRDefault="000F07AE" w:rsidP="000F07AE">
            <w:pPr>
              <w:autoSpaceDE w:val="0"/>
              <w:autoSpaceDN w:val="0"/>
              <w:adjustRightInd w:val="0"/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A20EC9">
              <w:rPr>
                <w:rFonts w:ascii="Times New Roman" w:hAnsi="Times New Roman" w:cs="Times New Roman"/>
                <w:sz w:val="18"/>
                <w:szCs w:val="18"/>
              </w:rPr>
              <w:t>Ansari,J</w:t>
            </w:r>
            <w:proofErr w:type="spellEnd"/>
            <w:r w:rsidRPr="00A20EC9">
              <w:rPr>
                <w:rFonts w:ascii="Times New Roman" w:hAnsi="Times New Roman" w:cs="Times New Roman"/>
                <w:sz w:val="18"/>
                <w:szCs w:val="18"/>
              </w:rPr>
              <w:t>./2010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[36]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56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5</w:t>
            </w:r>
          </w:p>
        </w:tc>
      </w:tr>
      <w:tr w:rsidR="000F07AE" w:rsidRPr="003F1FC8" w:rsidTr="00234C75">
        <w:trPr>
          <w:trHeight w:val="301"/>
          <w:jc w:val="center"/>
        </w:trPr>
        <w:tc>
          <w:tcPr>
            <w:tcW w:w="0" w:type="auto"/>
            <w:vMerge/>
            <w:vAlign w:val="center"/>
          </w:tcPr>
          <w:p w:rsidR="000F07AE" w:rsidRPr="003F1FC8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B327EC" w:rsidRDefault="000F07AE" w:rsidP="000F07AE">
            <w:pPr>
              <w:adjustRightInd w:val="0"/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Oh,W.K</w:t>
            </w:r>
            <w:proofErr w:type="spellEnd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./2014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[31]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506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34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C3931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NA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C3931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NA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8</w:t>
            </w:r>
          </w:p>
        </w:tc>
      </w:tr>
      <w:tr w:rsidR="00234C75" w:rsidRPr="003F1FC8" w:rsidTr="00234C75">
        <w:trPr>
          <w:trHeight w:val="301"/>
          <w:jc w:val="center"/>
        </w:trPr>
        <w:tc>
          <w:tcPr>
            <w:tcW w:w="0" w:type="auto"/>
            <w:vMerge/>
            <w:vAlign w:val="center"/>
          </w:tcPr>
          <w:p w:rsidR="00003EE7" w:rsidRPr="003F1FC8" w:rsidRDefault="00003EE7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003EE7" w:rsidRPr="0062151A" w:rsidRDefault="000F07AE" w:rsidP="000F07AE">
            <w:pPr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vertAlign w:val="superscript"/>
              </w:rPr>
            </w:pPr>
            <w:proofErr w:type="spellStart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Lee,S.H</w:t>
            </w:r>
            <w:proofErr w:type="spellEnd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./2014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[9]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3EE7" w:rsidRPr="00D82A33" w:rsidRDefault="00003EE7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4046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3EE7" w:rsidRPr="00D82A33" w:rsidRDefault="00003EE7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181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3EE7" w:rsidRPr="00D82A33" w:rsidRDefault="00003EE7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317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3EE7" w:rsidRPr="00D82A33" w:rsidRDefault="00003EE7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108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3EE7" w:rsidRPr="00D82A33" w:rsidRDefault="00003EE7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223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3EE7" w:rsidRPr="00D82A33" w:rsidRDefault="00003EE7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211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3EE7" w:rsidRPr="00D82A33" w:rsidRDefault="00003EE7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292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3EE7" w:rsidRPr="00D82A33" w:rsidRDefault="00003EE7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452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3EE7" w:rsidRPr="00D82A33" w:rsidRDefault="00003EE7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528</w:t>
            </w:r>
          </w:p>
        </w:tc>
      </w:tr>
      <w:tr w:rsidR="000F07AE" w:rsidRPr="003F1FC8" w:rsidTr="00234C75">
        <w:trPr>
          <w:trHeight w:val="301"/>
          <w:jc w:val="center"/>
        </w:trPr>
        <w:tc>
          <w:tcPr>
            <w:tcW w:w="0" w:type="auto"/>
            <w:vMerge/>
            <w:vAlign w:val="center"/>
          </w:tcPr>
          <w:p w:rsidR="000F07AE" w:rsidRPr="003F1FC8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B327EC" w:rsidRDefault="000F07AE" w:rsidP="000F07AE">
            <w:pPr>
              <w:autoSpaceDE w:val="0"/>
              <w:autoSpaceDN w:val="0"/>
              <w:adjustRightInd w:val="0"/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A20EC9">
              <w:rPr>
                <w:rFonts w:ascii="Times New Roman" w:hAnsi="Times New Roman" w:cs="Times New Roman"/>
                <w:sz w:val="18"/>
                <w:szCs w:val="18"/>
              </w:rPr>
              <w:t>Escudier,B</w:t>
            </w:r>
            <w:proofErr w:type="spellEnd"/>
            <w:r w:rsidRPr="00A20EC9">
              <w:rPr>
                <w:rFonts w:ascii="Times New Roman" w:hAnsi="Times New Roman" w:cs="Times New Roman"/>
                <w:sz w:val="18"/>
                <w:szCs w:val="18"/>
              </w:rPr>
              <w:t>./2009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 xml:space="preserve"> </w:t>
            </w:r>
            <w:r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[42]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107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C3931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NA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4</w:t>
            </w:r>
          </w:p>
        </w:tc>
      </w:tr>
      <w:tr w:rsidR="000F07AE" w:rsidRPr="003F1FC8" w:rsidTr="00234C75">
        <w:trPr>
          <w:trHeight w:val="301"/>
          <w:jc w:val="center"/>
        </w:trPr>
        <w:tc>
          <w:tcPr>
            <w:tcW w:w="0" w:type="auto"/>
            <w:vMerge/>
            <w:vAlign w:val="center"/>
          </w:tcPr>
          <w:p w:rsidR="000F07AE" w:rsidRPr="003F1FC8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B327EC" w:rsidRDefault="000F07AE" w:rsidP="000F07AE">
            <w:pPr>
              <w:autoSpaceDE w:val="0"/>
              <w:autoSpaceDN w:val="0"/>
              <w:adjustRightInd w:val="0"/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20EC9">
              <w:rPr>
                <w:rFonts w:ascii="Times New Roman" w:hAnsi="Times New Roman" w:cs="Times New Roman"/>
                <w:sz w:val="18"/>
                <w:szCs w:val="18"/>
              </w:rPr>
              <w:t>Motzer,R.J</w:t>
            </w:r>
            <w:proofErr w:type="spellEnd"/>
            <w:r w:rsidRPr="00A20EC9">
              <w:rPr>
                <w:rFonts w:ascii="Times New Roman" w:hAnsi="Times New Roman" w:cs="Times New Roman"/>
                <w:sz w:val="18"/>
                <w:szCs w:val="18"/>
              </w:rPr>
              <w:t>./2012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 xml:space="preserve"> </w:t>
            </w:r>
            <w:r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[14]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289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29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C3931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NA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29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24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31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31</w:t>
            </w:r>
          </w:p>
        </w:tc>
      </w:tr>
      <w:tr w:rsidR="000F07AE" w:rsidRPr="003F1FC8" w:rsidTr="00234C75">
        <w:trPr>
          <w:trHeight w:val="301"/>
          <w:jc w:val="center"/>
        </w:trPr>
        <w:tc>
          <w:tcPr>
            <w:tcW w:w="0" w:type="auto"/>
            <w:vMerge/>
            <w:vAlign w:val="center"/>
          </w:tcPr>
          <w:p w:rsidR="000F07AE" w:rsidRPr="003F1FC8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B327EC" w:rsidRDefault="000F07AE" w:rsidP="000F07AE">
            <w:pPr>
              <w:autoSpaceDE w:val="0"/>
              <w:autoSpaceDN w:val="0"/>
              <w:adjustRightInd w:val="0"/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20EC9">
              <w:rPr>
                <w:rFonts w:ascii="Times New Roman" w:hAnsi="Times New Roman" w:cs="Times New Roman"/>
                <w:sz w:val="18"/>
                <w:szCs w:val="18"/>
              </w:rPr>
              <w:t>Motzer,R.J</w:t>
            </w:r>
            <w:proofErr w:type="spellEnd"/>
            <w:r w:rsidRPr="00A20EC9">
              <w:rPr>
                <w:rFonts w:ascii="Times New Roman" w:hAnsi="Times New Roman" w:cs="Times New Roman"/>
                <w:sz w:val="18"/>
                <w:szCs w:val="18"/>
              </w:rPr>
              <w:t>./2006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 xml:space="preserve"> </w:t>
            </w:r>
            <w:r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[15]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63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C3931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NA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C3931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NA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0</w:t>
            </w:r>
          </w:p>
        </w:tc>
      </w:tr>
      <w:tr w:rsidR="000F07AE" w:rsidRPr="003F1FC8" w:rsidTr="00234C75">
        <w:trPr>
          <w:trHeight w:val="301"/>
          <w:jc w:val="center"/>
        </w:trPr>
        <w:tc>
          <w:tcPr>
            <w:tcW w:w="0" w:type="auto"/>
            <w:vMerge/>
            <w:vAlign w:val="center"/>
          </w:tcPr>
          <w:p w:rsidR="000F07AE" w:rsidRPr="003F1FC8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B327EC" w:rsidRDefault="000F07AE" w:rsidP="000F07AE">
            <w:pPr>
              <w:autoSpaceDE w:val="0"/>
              <w:autoSpaceDN w:val="0"/>
              <w:adjustRightInd w:val="0"/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20EC9">
              <w:rPr>
                <w:rFonts w:ascii="Times New Roman" w:hAnsi="Times New Roman" w:cs="Times New Roman"/>
                <w:sz w:val="18"/>
                <w:szCs w:val="18"/>
              </w:rPr>
              <w:t>Motzer,R.J</w:t>
            </w:r>
            <w:proofErr w:type="spellEnd"/>
            <w:r w:rsidRPr="00A20EC9">
              <w:rPr>
                <w:rFonts w:ascii="Times New Roman" w:hAnsi="Times New Roman" w:cs="Times New Roman"/>
                <w:sz w:val="18"/>
                <w:szCs w:val="18"/>
              </w:rPr>
              <w:t>./2009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 xml:space="preserve"> </w:t>
            </w:r>
            <w:r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[40]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375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34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41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34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45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30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68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34</w:t>
            </w:r>
          </w:p>
        </w:tc>
      </w:tr>
      <w:tr w:rsidR="000F07AE" w:rsidRPr="003F1FC8" w:rsidTr="00234C75">
        <w:trPr>
          <w:trHeight w:val="301"/>
          <w:jc w:val="center"/>
        </w:trPr>
        <w:tc>
          <w:tcPr>
            <w:tcW w:w="0" w:type="auto"/>
            <w:vMerge/>
            <w:vAlign w:val="center"/>
          </w:tcPr>
          <w:p w:rsidR="000F07AE" w:rsidRPr="003F1FC8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B327EC" w:rsidRDefault="000F07AE" w:rsidP="000F07AE">
            <w:pPr>
              <w:autoSpaceDE w:val="0"/>
              <w:autoSpaceDN w:val="0"/>
              <w:adjustRightInd w:val="0"/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20EC9">
              <w:rPr>
                <w:rFonts w:ascii="Times New Roman" w:hAnsi="Times New Roman" w:cs="Times New Roman"/>
                <w:sz w:val="18"/>
                <w:szCs w:val="18"/>
              </w:rPr>
              <w:t>Motzer,R.J</w:t>
            </w:r>
            <w:proofErr w:type="spellEnd"/>
            <w:r>
              <w:rPr>
                <w:rFonts w:ascii="Times New Roman" w:hAnsi="Times New Roman" w:cs="Times New Roman" w:hint="eastAsia"/>
                <w:sz w:val="18"/>
                <w:szCs w:val="18"/>
              </w:rPr>
              <w:t>.</w:t>
            </w:r>
            <w:r w:rsidRPr="00A20EC9">
              <w:rPr>
                <w:rFonts w:ascii="Times New Roman" w:hAnsi="Times New Roman" w:cs="Times New Roman"/>
                <w:sz w:val="18"/>
                <w:szCs w:val="18"/>
              </w:rPr>
              <w:t>/2006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 xml:space="preserve"> </w:t>
            </w:r>
            <w:r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[41]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106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C3931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NA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7AE" w:rsidRPr="00D82A33" w:rsidRDefault="000F07AE" w:rsidP="00F7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D82A33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6</w:t>
            </w:r>
          </w:p>
        </w:tc>
      </w:tr>
    </w:tbl>
    <w:p w:rsidR="003F1FC8" w:rsidRPr="006E0B4E" w:rsidRDefault="006E0B4E" w:rsidP="006E0B4E">
      <w:pPr>
        <w:spacing w:before="240"/>
        <w:rPr>
          <w:rFonts w:ascii="Times New Roman" w:hAnsi="Times New Roman" w:cs="Times New Roman"/>
          <w:sz w:val="20"/>
          <w:szCs w:val="20"/>
          <w:lang w:val="en-US"/>
        </w:rPr>
      </w:pPr>
      <w:r w:rsidRPr="006E0B4E">
        <w:rPr>
          <w:rFonts w:ascii="Times New Roman" w:hAnsi="Times New Roman" w:cs="Times New Roman"/>
          <w:sz w:val="20"/>
          <w:szCs w:val="20"/>
          <w:lang w:val="en-US"/>
        </w:rPr>
        <w:t>NA: not available</w:t>
      </w:r>
      <w:bookmarkStart w:id="0" w:name="_GoBack"/>
      <w:bookmarkEnd w:id="0"/>
    </w:p>
    <w:sectPr w:rsidR="003F1FC8" w:rsidRPr="006E0B4E" w:rsidSect="006E0B4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931"/>
    <w:rsid w:val="00003EE7"/>
    <w:rsid w:val="000F07AE"/>
    <w:rsid w:val="00221B59"/>
    <w:rsid w:val="00234C75"/>
    <w:rsid w:val="003F1FC8"/>
    <w:rsid w:val="00411C97"/>
    <w:rsid w:val="00460209"/>
    <w:rsid w:val="00582888"/>
    <w:rsid w:val="006E0B4E"/>
    <w:rsid w:val="007357EF"/>
    <w:rsid w:val="00797D94"/>
    <w:rsid w:val="007E2409"/>
    <w:rsid w:val="00AB48D7"/>
    <w:rsid w:val="00B84A21"/>
    <w:rsid w:val="00CE12A6"/>
    <w:rsid w:val="00D82A33"/>
    <w:rsid w:val="00DC3931"/>
    <w:rsid w:val="00EB0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57EF"/>
  </w:style>
  <w:style w:type="paragraph" w:styleId="Heading1">
    <w:name w:val="heading 1"/>
    <w:basedOn w:val="Normal"/>
    <w:next w:val="Normal"/>
    <w:link w:val="Heading1Char"/>
    <w:uiPriority w:val="9"/>
    <w:qFormat/>
    <w:rsid w:val="007357EF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357EF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357EF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357EF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357EF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357EF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357EF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357EF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357EF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357EF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357EF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357EF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357EF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357EF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357EF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357EF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357EF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357EF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7357EF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357EF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7357EF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7357EF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7357EF"/>
    <w:rPr>
      <w:b/>
      <w:bCs/>
    </w:rPr>
  </w:style>
  <w:style w:type="character" w:styleId="Emphasis">
    <w:name w:val="Emphasis"/>
    <w:uiPriority w:val="20"/>
    <w:qFormat/>
    <w:rsid w:val="007357EF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7357EF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7357E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7357EF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7357E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357EF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357EF"/>
    <w:rPr>
      <w:b/>
      <w:bCs/>
      <w:i/>
      <w:iCs/>
    </w:rPr>
  </w:style>
  <w:style w:type="character" w:styleId="SubtleEmphasis">
    <w:name w:val="Subtle Emphasis"/>
    <w:uiPriority w:val="19"/>
    <w:qFormat/>
    <w:rsid w:val="007357EF"/>
    <w:rPr>
      <w:i/>
      <w:iCs/>
    </w:rPr>
  </w:style>
  <w:style w:type="character" w:styleId="IntenseEmphasis">
    <w:name w:val="Intense Emphasis"/>
    <w:uiPriority w:val="21"/>
    <w:qFormat/>
    <w:rsid w:val="007357EF"/>
    <w:rPr>
      <w:b/>
      <w:bCs/>
    </w:rPr>
  </w:style>
  <w:style w:type="character" w:styleId="SubtleReference">
    <w:name w:val="Subtle Reference"/>
    <w:uiPriority w:val="31"/>
    <w:qFormat/>
    <w:rsid w:val="007357EF"/>
    <w:rPr>
      <w:smallCaps/>
    </w:rPr>
  </w:style>
  <w:style w:type="character" w:styleId="IntenseReference">
    <w:name w:val="Intense Reference"/>
    <w:uiPriority w:val="32"/>
    <w:qFormat/>
    <w:rsid w:val="007357EF"/>
    <w:rPr>
      <w:smallCaps/>
      <w:spacing w:val="5"/>
      <w:u w:val="single"/>
    </w:rPr>
  </w:style>
  <w:style w:type="character" w:styleId="BookTitle">
    <w:name w:val="Book Title"/>
    <w:uiPriority w:val="33"/>
    <w:qFormat/>
    <w:rsid w:val="007357EF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357EF"/>
    <w:pPr>
      <w:outlineLvl w:val="9"/>
    </w:pPr>
    <w:rPr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57EF"/>
  </w:style>
  <w:style w:type="paragraph" w:styleId="Heading1">
    <w:name w:val="heading 1"/>
    <w:basedOn w:val="Normal"/>
    <w:next w:val="Normal"/>
    <w:link w:val="Heading1Char"/>
    <w:uiPriority w:val="9"/>
    <w:qFormat/>
    <w:rsid w:val="007357EF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357EF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357EF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357EF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357EF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357EF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357EF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357EF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357EF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357EF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357EF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357EF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357EF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357EF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357EF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357EF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357EF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357EF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7357EF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357EF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7357EF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7357EF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7357EF"/>
    <w:rPr>
      <w:b/>
      <w:bCs/>
    </w:rPr>
  </w:style>
  <w:style w:type="character" w:styleId="Emphasis">
    <w:name w:val="Emphasis"/>
    <w:uiPriority w:val="20"/>
    <w:qFormat/>
    <w:rsid w:val="007357EF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7357EF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7357E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7357EF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7357E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357EF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357EF"/>
    <w:rPr>
      <w:b/>
      <w:bCs/>
      <w:i/>
      <w:iCs/>
    </w:rPr>
  </w:style>
  <w:style w:type="character" w:styleId="SubtleEmphasis">
    <w:name w:val="Subtle Emphasis"/>
    <w:uiPriority w:val="19"/>
    <w:qFormat/>
    <w:rsid w:val="007357EF"/>
    <w:rPr>
      <w:i/>
      <w:iCs/>
    </w:rPr>
  </w:style>
  <w:style w:type="character" w:styleId="IntenseEmphasis">
    <w:name w:val="Intense Emphasis"/>
    <w:uiPriority w:val="21"/>
    <w:qFormat/>
    <w:rsid w:val="007357EF"/>
    <w:rPr>
      <w:b/>
      <w:bCs/>
    </w:rPr>
  </w:style>
  <w:style w:type="character" w:styleId="SubtleReference">
    <w:name w:val="Subtle Reference"/>
    <w:uiPriority w:val="31"/>
    <w:qFormat/>
    <w:rsid w:val="007357EF"/>
    <w:rPr>
      <w:smallCaps/>
    </w:rPr>
  </w:style>
  <w:style w:type="character" w:styleId="IntenseReference">
    <w:name w:val="Intense Reference"/>
    <w:uiPriority w:val="32"/>
    <w:qFormat/>
    <w:rsid w:val="007357EF"/>
    <w:rPr>
      <w:smallCaps/>
      <w:spacing w:val="5"/>
      <w:u w:val="single"/>
    </w:rPr>
  </w:style>
  <w:style w:type="character" w:styleId="BookTitle">
    <w:name w:val="Book Title"/>
    <w:uiPriority w:val="33"/>
    <w:qFormat/>
    <w:rsid w:val="007357EF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357EF"/>
    <w:pPr>
      <w:outlineLvl w:val="9"/>
    </w:pPr>
    <w:rPr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E69F3B</Template>
  <TotalTime>64</TotalTime>
  <Pages>2</Pages>
  <Words>459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LUMC</Company>
  <LinksUpToDate>false</LinksUpToDate>
  <CharactersWithSpaces>3074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Liu, X. (KFT)</dc:creator>
  <cp:lastModifiedBy>Liu, X. (KFT)</cp:lastModifiedBy>
  <cp:revision>9</cp:revision>
  <dcterms:created xsi:type="dcterms:W3CDTF">2016-04-05T12:14:00Z</dcterms:created>
  <dcterms:modified xsi:type="dcterms:W3CDTF">2016-11-18T12:55:00Z</dcterms:modified>
</cp:coreProperties>
</file>